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46FD" w:rsidRDefault="009146FD" w:rsidP="00407E00">
      <w:pPr>
        <w:spacing w:after="0" w:line="240" w:lineRule="auto"/>
        <w:ind w:left="5245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В государственную экзаменационную комиссию КБР для проведения государственной итоговой аттестации по образовательным программам основного общего образования</w:t>
      </w:r>
    </w:p>
    <w:p w:rsidR="009146FD" w:rsidRDefault="009146FD" w:rsidP="000F3882">
      <w:pPr>
        <w:tabs>
          <w:tab w:val="left" w:pos="6525"/>
        </w:tabs>
        <w:spacing w:after="0" w:line="240" w:lineRule="auto"/>
        <w:ind w:left="5670"/>
        <w:jc w:val="both"/>
        <w:rPr>
          <w:rFonts w:ascii="Times New Roman" w:hAnsi="Times New Roman"/>
          <w:b/>
          <w:sz w:val="28"/>
          <w:szCs w:val="28"/>
        </w:rPr>
      </w:pPr>
    </w:p>
    <w:p w:rsidR="009146FD" w:rsidRDefault="009146FD" w:rsidP="000F3882">
      <w:pPr>
        <w:tabs>
          <w:tab w:val="left" w:pos="304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заявление.</w:t>
      </w:r>
    </w:p>
    <w:p w:rsidR="009146FD" w:rsidRDefault="009146FD" w:rsidP="000F3882">
      <w:pPr>
        <w:tabs>
          <w:tab w:val="left" w:pos="304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146FD" w:rsidRPr="005D1FA6" w:rsidRDefault="009146FD" w:rsidP="00DB54B1">
      <w:pPr>
        <w:spacing w:after="0" w:line="240" w:lineRule="auto"/>
        <w:ind w:left="-567"/>
        <w:jc w:val="both"/>
        <w:rPr>
          <w:rFonts w:ascii="Times New Roman" w:hAnsi="Times New Roman"/>
          <w:sz w:val="28"/>
          <w:szCs w:val="28"/>
        </w:rPr>
      </w:pPr>
      <w:r w:rsidRPr="005D1FA6">
        <w:rPr>
          <w:rFonts w:ascii="Times New Roman" w:hAnsi="Times New Roman"/>
          <w:sz w:val="28"/>
          <w:szCs w:val="28"/>
        </w:rPr>
        <w:t xml:space="preserve">Прошу изменить </w:t>
      </w:r>
      <w:r>
        <w:rPr>
          <w:rFonts w:ascii="Times New Roman" w:hAnsi="Times New Roman"/>
          <w:sz w:val="28"/>
          <w:szCs w:val="28"/>
        </w:rPr>
        <w:t>сроки сдачи экзаменов форме ОГЭ, ГВЭ для меня (моего сына, моей дочери</w:t>
      </w:r>
      <w:r w:rsidRPr="005D1FA6">
        <w:rPr>
          <w:rFonts w:ascii="Times New Roman" w:hAnsi="Times New Roman"/>
          <w:sz w:val="28"/>
          <w:szCs w:val="28"/>
        </w:rPr>
        <w:t xml:space="preserve">) </w:t>
      </w:r>
    </w:p>
    <w:p w:rsidR="009146FD" w:rsidRPr="00417327" w:rsidRDefault="009146FD" w:rsidP="005D1FA6">
      <w:pPr>
        <w:spacing w:after="0" w:line="240" w:lineRule="auto"/>
        <w:jc w:val="both"/>
        <w:rPr>
          <w:rFonts w:ascii="Times New Roman" w:hAnsi="Times New Roman"/>
          <w:sz w:val="28"/>
          <w:szCs w:val="28"/>
          <w:vertAlign w:val="superscript"/>
        </w:rPr>
      </w:pPr>
      <w:r>
        <w:rPr>
          <w:rFonts w:ascii="Times New Roman" w:hAnsi="Times New Roman"/>
          <w:sz w:val="28"/>
          <w:szCs w:val="28"/>
          <w:vertAlign w:val="superscript"/>
        </w:rPr>
        <w:t xml:space="preserve">                                                                           </w:t>
      </w:r>
      <w:r w:rsidRPr="00417327">
        <w:rPr>
          <w:rFonts w:ascii="Times New Roman" w:hAnsi="Times New Roman"/>
          <w:sz w:val="28"/>
          <w:szCs w:val="28"/>
          <w:vertAlign w:val="superscript"/>
        </w:rPr>
        <w:t>(нужное подчеркнуть)</w:t>
      </w:r>
    </w:p>
    <w:p w:rsidR="009146FD" w:rsidRPr="00DB54B1" w:rsidRDefault="009146FD" w:rsidP="005D1FA6">
      <w:pPr>
        <w:tabs>
          <w:tab w:val="left" w:pos="3045"/>
        </w:tabs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tbl>
      <w:tblPr>
        <w:tblW w:w="10853" w:type="dxa"/>
        <w:tblInd w:w="-11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2"/>
        <w:gridCol w:w="344"/>
        <w:gridCol w:w="456"/>
        <w:gridCol w:w="86"/>
        <w:gridCol w:w="282"/>
        <w:gridCol w:w="130"/>
        <w:gridCol w:w="248"/>
        <w:gridCol w:w="167"/>
        <w:gridCol w:w="210"/>
        <w:gridCol w:w="207"/>
        <w:gridCol w:w="172"/>
        <w:gridCol w:w="245"/>
        <w:gridCol w:w="134"/>
        <w:gridCol w:w="283"/>
        <w:gridCol w:w="94"/>
        <w:gridCol w:w="323"/>
        <w:gridCol w:w="56"/>
        <w:gridCol w:w="361"/>
        <w:gridCol w:w="18"/>
        <w:gridCol w:w="379"/>
        <w:gridCol w:w="20"/>
        <w:gridCol w:w="356"/>
        <w:gridCol w:w="61"/>
        <w:gridCol w:w="315"/>
        <w:gridCol w:w="102"/>
        <w:gridCol w:w="278"/>
        <w:gridCol w:w="139"/>
        <w:gridCol w:w="239"/>
        <w:gridCol w:w="178"/>
        <w:gridCol w:w="200"/>
        <w:gridCol w:w="217"/>
        <w:gridCol w:w="159"/>
        <w:gridCol w:w="258"/>
        <w:gridCol w:w="118"/>
        <w:gridCol w:w="299"/>
        <w:gridCol w:w="77"/>
        <w:gridCol w:w="340"/>
        <w:gridCol w:w="36"/>
        <w:gridCol w:w="376"/>
        <w:gridCol w:w="9"/>
        <w:gridCol w:w="367"/>
        <w:gridCol w:w="50"/>
        <w:gridCol w:w="326"/>
        <w:gridCol w:w="91"/>
        <w:gridCol w:w="378"/>
        <w:gridCol w:w="39"/>
        <w:gridCol w:w="338"/>
        <w:gridCol w:w="79"/>
        <w:gridCol w:w="106"/>
        <w:gridCol w:w="289"/>
        <w:gridCol w:w="25"/>
        <w:gridCol w:w="401"/>
      </w:tblGrid>
      <w:tr w:rsidR="009146FD" w:rsidRPr="00F05CCE" w:rsidTr="00660B04">
        <w:trPr>
          <w:trHeight w:hRule="exact" w:val="322"/>
        </w:trPr>
        <w:tc>
          <w:tcPr>
            <w:tcW w:w="736" w:type="dxa"/>
            <w:gridSpan w:val="2"/>
            <w:tcBorders>
              <w:top w:val="nil"/>
              <w:left w:val="nil"/>
              <w:bottom w:val="nil"/>
            </w:tcBorders>
          </w:tcPr>
          <w:p w:rsidR="009146FD" w:rsidRPr="00660B04" w:rsidRDefault="009146FD" w:rsidP="00660B04">
            <w:pPr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  <w:r w:rsidRPr="00660B04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 xml:space="preserve">   </w:t>
            </w:r>
          </w:p>
        </w:tc>
        <w:tc>
          <w:tcPr>
            <w:tcW w:w="456" w:type="dxa"/>
          </w:tcPr>
          <w:p w:rsidR="009146FD" w:rsidRPr="00660B04" w:rsidRDefault="009146FD" w:rsidP="00660B04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368" w:type="dxa"/>
            <w:gridSpan w:val="2"/>
          </w:tcPr>
          <w:p w:rsidR="009146FD" w:rsidRPr="00660B04" w:rsidRDefault="009146FD" w:rsidP="00660B04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378" w:type="dxa"/>
            <w:gridSpan w:val="2"/>
          </w:tcPr>
          <w:p w:rsidR="009146FD" w:rsidRPr="00660B04" w:rsidRDefault="009146FD" w:rsidP="00660B04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377" w:type="dxa"/>
            <w:gridSpan w:val="2"/>
          </w:tcPr>
          <w:p w:rsidR="009146FD" w:rsidRPr="00660B04" w:rsidRDefault="009146FD" w:rsidP="00660B04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379" w:type="dxa"/>
            <w:gridSpan w:val="2"/>
          </w:tcPr>
          <w:p w:rsidR="009146FD" w:rsidRPr="00660B04" w:rsidRDefault="009146FD" w:rsidP="00660B04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379" w:type="dxa"/>
            <w:gridSpan w:val="2"/>
          </w:tcPr>
          <w:p w:rsidR="009146FD" w:rsidRPr="00660B04" w:rsidRDefault="009146FD" w:rsidP="00660B04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377" w:type="dxa"/>
            <w:gridSpan w:val="2"/>
          </w:tcPr>
          <w:p w:rsidR="009146FD" w:rsidRPr="00660B04" w:rsidRDefault="009146FD" w:rsidP="00660B04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379" w:type="dxa"/>
            <w:gridSpan w:val="2"/>
          </w:tcPr>
          <w:p w:rsidR="009146FD" w:rsidRPr="00660B04" w:rsidRDefault="009146FD" w:rsidP="00660B04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379" w:type="dxa"/>
            <w:gridSpan w:val="2"/>
          </w:tcPr>
          <w:p w:rsidR="009146FD" w:rsidRPr="00660B04" w:rsidRDefault="009146FD" w:rsidP="00660B04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379" w:type="dxa"/>
          </w:tcPr>
          <w:p w:rsidR="009146FD" w:rsidRPr="00660B04" w:rsidRDefault="009146FD" w:rsidP="00660B04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376" w:type="dxa"/>
            <w:gridSpan w:val="2"/>
          </w:tcPr>
          <w:p w:rsidR="009146FD" w:rsidRPr="00660B04" w:rsidRDefault="009146FD" w:rsidP="00660B04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376" w:type="dxa"/>
            <w:gridSpan w:val="2"/>
          </w:tcPr>
          <w:p w:rsidR="009146FD" w:rsidRPr="00660B04" w:rsidRDefault="009146FD" w:rsidP="00660B04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380" w:type="dxa"/>
            <w:gridSpan w:val="2"/>
          </w:tcPr>
          <w:p w:rsidR="009146FD" w:rsidRPr="00660B04" w:rsidRDefault="009146FD" w:rsidP="00660B04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378" w:type="dxa"/>
            <w:gridSpan w:val="2"/>
          </w:tcPr>
          <w:p w:rsidR="009146FD" w:rsidRPr="00660B04" w:rsidRDefault="009146FD" w:rsidP="00660B04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378" w:type="dxa"/>
            <w:gridSpan w:val="2"/>
          </w:tcPr>
          <w:p w:rsidR="009146FD" w:rsidRPr="00660B04" w:rsidRDefault="009146FD" w:rsidP="00660B04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376" w:type="dxa"/>
            <w:gridSpan w:val="2"/>
          </w:tcPr>
          <w:p w:rsidR="009146FD" w:rsidRPr="00660B04" w:rsidRDefault="009146FD" w:rsidP="00660B04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376" w:type="dxa"/>
            <w:gridSpan w:val="2"/>
          </w:tcPr>
          <w:p w:rsidR="009146FD" w:rsidRPr="00660B04" w:rsidRDefault="009146FD" w:rsidP="00660B04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376" w:type="dxa"/>
            <w:gridSpan w:val="2"/>
          </w:tcPr>
          <w:p w:rsidR="009146FD" w:rsidRPr="00660B04" w:rsidRDefault="009146FD" w:rsidP="00660B04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376" w:type="dxa"/>
            <w:gridSpan w:val="2"/>
          </w:tcPr>
          <w:p w:rsidR="009146FD" w:rsidRPr="00660B04" w:rsidRDefault="009146FD" w:rsidP="00660B04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376" w:type="dxa"/>
          </w:tcPr>
          <w:p w:rsidR="009146FD" w:rsidRPr="00660B04" w:rsidRDefault="009146FD" w:rsidP="00660B04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376" w:type="dxa"/>
            <w:gridSpan w:val="2"/>
          </w:tcPr>
          <w:p w:rsidR="009146FD" w:rsidRPr="00660B04" w:rsidRDefault="009146FD" w:rsidP="00660B04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376" w:type="dxa"/>
            <w:gridSpan w:val="2"/>
          </w:tcPr>
          <w:p w:rsidR="009146FD" w:rsidRPr="00660B04" w:rsidRDefault="009146FD" w:rsidP="00660B04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69" w:type="dxa"/>
            <w:gridSpan w:val="2"/>
          </w:tcPr>
          <w:p w:rsidR="009146FD" w:rsidRPr="00660B04" w:rsidRDefault="009146FD" w:rsidP="00660B04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377" w:type="dxa"/>
            <w:gridSpan w:val="2"/>
          </w:tcPr>
          <w:p w:rsidR="009146FD" w:rsidRPr="00660B04" w:rsidRDefault="009146FD" w:rsidP="00660B04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660B04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</w:t>
            </w:r>
          </w:p>
        </w:tc>
        <w:tc>
          <w:tcPr>
            <w:tcW w:w="474" w:type="dxa"/>
            <w:gridSpan w:val="3"/>
          </w:tcPr>
          <w:p w:rsidR="009146FD" w:rsidRPr="00660B04" w:rsidRDefault="009146FD" w:rsidP="00660B04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26" w:type="dxa"/>
            <w:gridSpan w:val="2"/>
          </w:tcPr>
          <w:p w:rsidR="009146FD" w:rsidRPr="00660B04" w:rsidRDefault="009146FD" w:rsidP="00660B04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</w:tr>
      <w:tr w:rsidR="009146FD" w:rsidRPr="00F05CCE" w:rsidTr="00660B04">
        <w:trPr>
          <w:trHeight w:hRule="exact" w:val="221"/>
        </w:trPr>
        <w:tc>
          <w:tcPr>
            <w:tcW w:w="10853" w:type="dxa"/>
            <w:gridSpan w:val="52"/>
            <w:tcBorders>
              <w:top w:val="nil"/>
              <w:left w:val="nil"/>
              <w:bottom w:val="nil"/>
              <w:right w:val="nil"/>
            </w:tcBorders>
          </w:tcPr>
          <w:p w:rsidR="009146FD" w:rsidRPr="00660B04" w:rsidRDefault="009146FD" w:rsidP="00660B04">
            <w:pPr>
              <w:contextualSpacing/>
              <w:jc w:val="center"/>
              <w:rPr>
                <w:rFonts w:ascii="Times New Roman" w:hAnsi="Times New Roman"/>
                <w:i/>
                <w:sz w:val="24"/>
                <w:szCs w:val="26"/>
                <w:vertAlign w:val="superscript"/>
              </w:rPr>
            </w:pPr>
            <w:r w:rsidRPr="00660B04">
              <w:rPr>
                <w:rFonts w:ascii="Times New Roman" w:hAnsi="Times New Roman"/>
                <w:i/>
                <w:sz w:val="24"/>
                <w:szCs w:val="26"/>
                <w:vertAlign w:val="superscript"/>
              </w:rPr>
              <w:t>фамилия</w:t>
            </w:r>
          </w:p>
          <w:p w:rsidR="009146FD" w:rsidRPr="00660B04" w:rsidRDefault="009146FD" w:rsidP="00660B04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</w:tr>
      <w:tr w:rsidR="009146FD" w:rsidRPr="00F05CCE" w:rsidTr="00660B04">
        <w:trPr>
          <w:trHeight w:hRule="exact" w:val="322"/>
        </w:trPr>
        <w:tc>
          <w:tcPr>
            <w:tcW w:w="736" w:type="dxa"/>
            <w:gridSpan w:val="2"/>
            <w:tcBorders>
              <w:top w:val="nil"/>
              <w:left w:val="nil"/>
              <w:bottom w:val="nil"/>
            </w:tcBorders>
          </w:tcPr>
          <w:p w:rsidR="009146FD" w:rsidRPr="00660B04" w:rsidRDefault="009146FD" w:rsidP="00660B04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542" w:type="dxa"/>
            <w:gridSpan w:val="2"/>
          </w:tcPr>
          <w:p w:rsidR="009146FD" w:rsidRPr="00660B04" w:rsidRDefault="009146FD" w:rsidP="00660B04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12" w:type="dxa"/>
            <w:gridSpan w:val="2"/>
          </w:tcPr>
          <w:p w:rsidR="009146FD" w:rsidRPr="00660B04" w:rsidRDefault="009146FD" w:rsidP="00660B04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15" w:type="dxa"/>
            <w:gridSpan w:val="2"/>
          </w:tcPr>
          <w:p w:rsidR="009146FD" w:rsidRPr="00660B04" w:rsidRDefault="009146FD" w:rsidP="00660B04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17" w:type="dxa"/>
            <w:gridSpan w:val="2"/>
          </w:tcPr>
          <w:p w:rsidR="009146FD" w:rsidRPr="00660B04" w:rsidRDefault="009146FD" w:rsidP="00660B04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17" w:type="dxa"/>
            <w:gridSpan w:val="2"/>
          </w:tcPr>
          <w:p w:rsidR="009146FD" w:rsidRPr="00660B04" w:rsidRDefault="009146FD" w:rsidP="00660B04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17" w:type="dxa"/>
            <w:gridSpan w:val="2"/>
          </w:tcPr>
          <w:p w:rsidR="009146FD" w:rsidRPr="00660B04" w:rsidRDefault="009146FD" w:rsidP="00660B04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17" w:type="dxa"/>
            <w:gridSpan w:val="2"/>
          </w:tcPr>
          <w:p w:rsidR="009146FD" w:rsidRPr="00660B04" w:rsidRDefault="009146FD" w:rsidP="00660B04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17" w:type="dxa"/>
            <w:gridSpan w:val="2"/>
          </w:tcPr>
          <w:p w:rsidR="009146FD" w:rsidRPr="00660B04" w:rsidRDefault="009146FD" w:rsidP="00660B04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17" w:type="dxa"/>
            <w:gridSpan w:val="3"/>
          </w:tcPr>
          <w:p w:rsidR="009146FD" w:rsidRPr="00660B04" w:rsidRDefault="009146FD" w:rsidP="00660B04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17" w:type="dxa"/>
            <w:gridSpan w:val="2"/>
          </w:tcPr>
          <w:p w:rsidR="009146FD" w:rsidRPr="00660B04" w:rsidRDefault="009146FD" w:rsidP="00660B04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17" w:type="dxa"/>
            <w:gridSpan w:val="2"/>
          </w:tcPr>
          <w:p w:rsidR="009146FD" w:rsidRPr="00660B04" w:rsidRDefault="009146FD" w:rsidP="00660B04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17" w:type="dxa"/>
            <w:gridSpan w:val="2"/>
          </w:tcPr>
          <w:p w:rsidR="009146FD" w:rsidRPr="00660B04" w:rsidRDefault="009146FD" w:rsidP="00660B04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17" w:type="dxa"/>
            <w:gridSpan w:val="2"/>
          </w:tcPr>
          <w:p w:rsidR="009146FD" w:rsidRPr="00660B04" w:rsidRDefault="009146FD" w:rsidP="00660B04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17" w:type="dxa"/>
            <w:gridSpan w:val="2"/>
          </w:tcPr>
          <w:p w:rsidR="009146FD" w:rsidRPr="00660B04" w:rsidRDefault="009146FD" w:rsidP="00660B04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17" w:type="dxa"/>
            <w:gridSpan w:val="2"/>
          </w:tcPr>
          <w:p w:rsidR="009146FD" w:rsidRPr="00660B04" w:rsidRDefault="009146FD" w:rsidP="00660B04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17" w:type="dxa"/>
            <w:gridSpan w:val="2"/>
          </w:tcPr>
          <w:p w:rsidR="009146FD" w:rsidRPr="00660B04" w:rsidRDefault="009146FD" w:rsidP="00660B04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17" w:type="dxa"/>
            <w:gridSpan w:val="2"/>
          </w:tcPr>
          <w:p w:rsidR="009146FD" w:rsidRPr="00660B04" w:rsidRDefault="009146FD" w:rsidP="00660B04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21" w:type="dxa"/>
            <w:gridSpan w:val="3"/>
          </w:tcPr>
          <w:p w:rsidR="009146FD" w:rsidRPr="00660B04" w:rsidRDefault="009146FD" w:rsidP="00660B04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17" w:type="dxa"/>
            <w:gridSpan w:val="2"/>
          </w:tcPr>
          <w:p w:rsidR="009146FD" w:rsidRPr="00660B04" w:rsidRDefault="009146FD" w:rsidP="00660B04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17" w:type="dxa"/>
            <w:gridSpan w:val="2"/>
          </w:tcPr>
          <w:p w:rsidR="009146FD" w:rsidRPr="00660B04" w:rsidRDefault="009146FD" w:rsidP="00660B04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17" w:type="dxa"/>
            <w:gridSpan w:val="2"/>
          </w:tcPr>
          <w:p w:rsidR="009146FD" w:rsidRPr="00660B04" w:rsidRDefault="009146FD" w:rsidP="00660B04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17" w:type="dxa"/>
            <w:gridSpan w:val="2"/>
          </w:tcPr>
          <w:p w:rsidR="009146FD" w:rsidRPr="00660B04" w:rsidRDefault="009146FD" w:rsidP="00660B04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20" w:type="dxa"/>
            <w:gridSpan w:val="3"/>
          </w:tcPr>
          <w:p w:rsidR="009146FD" w:rsidRPr="00660B04" w:rsidRDefault="009146FD" w:rsidP="00660B04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01" w:type="dxa"/>
          </w:tcPr>
          <w:p w:rsidR="009146FD" w:rsidRPr="00660B04" w:rsidRDefault="009146FD" w:rsidP="00660B04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</w:tr>
      <w:tr w:rsidR="009146FD" w:rsidRPr="00F05CCE" w:rsidTr="00660B04">
        <w:trPr>
          <w:trHeight w:hRule="exact" w:val="203"/>
        </w:trPr>
        <w:tc>
          <w:tcPr>
            <w:tcW w:w="10853" w:type="dxa"/>
            <w:gridSpan w:val="52"/>
            <w:tcBorders>
              <w:top w:val="nil"/>
              <w:left w:val="nil"/>
              <w:bottom w:val="nil"/>
              <w:right w:val="nil"/>
            </w:tcBorders>
          </w:tcPr>
          <w:p w:rsidR="009146FD" w:rsidRPr="00660B04" w:rsidRDefault="009146FD" w:rsidP="00660B04">
            <w:pPr>
              <w:contextualSpacing/>
              <w:jc w:val="center"/>
              <w:rPr>
                <w:rFonts w:ascii="Times New Roman" w:hAnsi="Times New Roman"/>
                <w:i/>
                <w:sz w:val="24"/>
                <w:szCs w:val="26"/>
                <w:vertAlign w:val="superscript"/>
              </w:rPr>
            </w:pPr>
            <w:r w:rsidRPr="00660B04">
              <w:rPr>
                <w:rFonts w:ascii="Times New Roman" w:hAnsi="Times New Roman"/>
                <w:i/>
                <w:sz w:val="24"/>
                <w:szCs w:val="26"/>
                <w:vertAlign w:val="superscript"/>
              </w:rPr>
              <w:t>имя</w:t>
            </w:r>
          </w:p>
          <w:p w:rsidR="009146FD" w:rsidRPr="00660B04" w:rsidRDefault="009146FD" w:rsidP="00660B04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</w:tr>
      <w:tr w:rsidR="009146FD" w:rsidRPr="00F05CCE" w:rsidTr="00660B04">
        <w:trPr>
          <w:trHeight w:hRule="exact" w:val="322"/>
        </w:trPr>
        <w:tc>
          <w:tcPr>
            <w:tcW w:w="736" w:type="dxa"/>
            <w:gridSpan w:val="2"/>
            <w:tcBorders>
              <w:top w:val="nil"/>
              <w:left w:val="nil"/>
              <w:bottom w:val="nil"/>
            </w:tcBorders>
          </w:tcPr>
          <w:p w:rsidR="009146FD" w:rsidRPr="00660B04" w:rsidRDefault="009146FD" w:rsidP="00660B04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542" w:type="dxa"/>
            <w:gridSpan w:val="2"/>
          </w:tcPr>
          <w:p w:rsidR="009146FD" w:rsidRPr="00660B04" w:rsidRDefault="009146FD" w:rsidP="00660B04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12" w:type="dxa"/>
            <w:gridSpan w:val="2"/>
          </w:tcPr>
          <w:p w:rsidR="009146FD" w:rsidRPr="00660B04" w:rsidRDefault="009146FD" w:rsidP="00660B04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15" w:type="dxa"/>
            <w:gridSpan w:val="2"/>
          </w:tcPr>
          <w:p w:rsidR="009146FD" w:rsidRPr="00660B04" w:rsidRDefault="009146FD" w:rsidP="00660B04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17" w:type="dxa"/>
            <w:gridSpan w:val="2"/>
          </w:tcPr>
          <w:p w:rsidR="009146FD" w:rsidRPr="00660B04" w:rsidRDefault="009146FD" w:rsidP="00660B04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17" w:type="dxa"/>
            <w:gridSpan w:val="2"/>
          </w:tcPr>
          <w:p w:rsidR="009146FD" w:rsidRPr="00660B04" w:rsidRDefault="009146FD" w:rsidP="00660B04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17" w:type="dxa"/>
            <w:gridSpan w:val="2"/>
          </w:tcPr>
          <w:p w:rsidR="009146FD" w:rsidRPr="00660B04" w:rsidRDefault="009146FD" w:rsidP="00660B04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17" w:type="dxa"/>
            <w:gridSpan w:val="2"/>
          </w:tcPr>
          <w:p w:rsidR="009146FD" w:rsidRPr="00660B04" w:rsidRDefault="009146FD" w:rsidP="00660B04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17" w:type="dxa"/>
            <w:gridSpan w:val="2"/>
          </w:tcPr>
          <w:p w:rsidR="009146FD" w:rsidRPr="00660B04" w:rsidRDefault="009146FD" w:rsidP="00660B04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17" w:type="dxa"/>
            <w:gridSpan w:val="3"/>
          </w:tcPr>
          <w:p w:rsidR="009146FD" w:rsidRPr="00660B04" w:rsidRDefault="009146FD" w:rsidP="00660B04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17" w:type="dxa"/>
            <w:gridSpan w:val="2"/>
          </w:tcPr>
          <w:p w:rsidR="009146FD" w:rsidRPr="00660B04" w:rsidRDefault="009146FD" w:rsidP="00660B04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17" w:type="dxa"/>
            <w:gridSpan w:val="2"/>
          </w:tcPr>
          <w:p w:rsidR="009146FD" w:rsidRPr="00660B04" w:rsidRDefault="009146FD" w:rsidP="00660B04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17" w:type="dxa"/>
            <w:gridSpan w:val="2"/>
          </w:tcPr>
          <w:p w:rsidR="009146FD" w:rsidRPr="00660B04" w:rsidRDefault="009146FD" w:rsidP="00660B04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17" w:type="dxa"/>
            <w:gridSpan w:val="2"/>
          </w:tcPr>
          <w:p w:rsidR="009146FD" w:rsidRPr="00660B04" w:rsidRDefault="009146FD" w:rsidP="00660B04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17" w:type="dxa"/>
            <w:gridSpan w:val="2"/>
          </w:tcPr>
          <w:p w:rsidR="009146FD" w:rsidRPr="00660B04" w:rsidRDefault="009146FD" w:rsidP="00660B04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17" w:type="dxa"/>
            <w:gridSpan w:val="2"/>
          </w:tcPr>
          <w:p w:rsidR="009146FD" w:rsidRPr="00660B04" w:rsidRDefault="009146FD" w:rsidP="00660B04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17" w:type="dxa"/>
            <w:gridSpan w:val="2"/>
          </w:tcPr>
          <w:p w:rsidR="009146FD" w:rsidRPr="00660B04" w:rsidRDefault="009146FD" w:rsidP="00660B04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17" w:type="dxa"/>
            <w:gridSpan w:val="2"/>
          </w:tcPr>
          <w:p w:rsidR="009146FD" w:rsidRPr="00660B04" w:rsidRDefault="009146FD" w:rsidP="00660B04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21" w:type="dxa"/>
            <w:gridSpan w:val="3"/>
          </w:tcPr>
          <w:p w:rsidR="009146FD" w:rsidRPr="00660B04" w:rsidRDefault="009146FD" w:rsidP="00660B04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17" w:type="dxa"/>
            <w:gridSpan w:val="2"/>
          </w:tcPr>
          <w:p w:rsidR="009146FD" w:rsidRPr="00660B04" w:rsidRDefault="009146FD" w:rsidP="00660B04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17" w:type="dxa"/>
            <w:gridSpan w:val="2"/>
          </w:tcPr>
          <w:p w:rsidR="009146FD" w:rsidRPr="00660B04" w:rsidRDefault="009146FD" w:rsidP="00660B04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17" w:type="dxa"/>
            <w:gridSpan w:val="2"/>
          </w:tcPr>
          <w:p w:rsidR="009146FD" w:rsidRPr="00660B04" w:rsidRDefault="009146FD" w:rsidP="00660B04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17" w:type="dxa"/>
            <w:gridSpan w:val="2"/>
          </w:tcPr>
          <w:p w:rsidR="009146FD" w:rsidRPr="00660B04" w:rsidRDefault="009146FD" w:rsidP="00660B04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20" w:type="dxa"/>
            <w:gridSpan w:val="3"/>
          </w:tcPr>
          <w:p w:rsidR="009146FD" w:rsidRPr="00660B04" w:rsidRDefault="009146FD" w:rsidP="00660B04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01" w:type="dxa"/>
          </w:tcPr>
          <w:p w:rsidR="009146FD" w:rsidRPr="00660B04" w:rsidRDefault="009146FD" w:rsidP="00660B04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</w:tr>
      <w:tr w:rsidR="009146FD" w:rsidRPr="00F05CCE" w:rsidTr="00660B04">
        <w:trPr>
          <w:trHeight w:hRule="exact" w:val="197"/>
        </w:trPr>
        <w:tc>
          <w:tcPr>
            <w:tcW w:w="10853" w:type="dxa"/>
            <w:gridSpan w:val="52"/>
            <w:tcBorders>
              <w:top w:val="nil"/>
              <w:left w:val="nil"/>
              <w:bottom w:val="nil"/>
              <w:right w:val="nil"/>
            </w:tcBorders>
          </w:tcPr>
          <w:p w:rsidR="009146FD" w:rsidRPr="00660B04" w:rsidRDefault="009146FD" w:rsidP="00660B04">
            <w:pPr>
              <w:contextualSpacing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660B04">
              <w:rPr>
                <w:rFonts w:ascii="Times New Roman" w:hAnsi="Times New Roman"/>
                <w:i/>
                <w:sz w:val="24"/>
                <w:szCs w:val="26"/>
                <w:vertAlign w:val="superscript"/>
              </w:rPr>
              <w:t>отчество</w:t>
            </w:r>
          </w:p>
        </w:tc>
      </w:tr>
      <w:tr w:rsidR="009146FD" w:rsidRPr="005C3497" w:rsidTr="00660B04">
        <w:tblPrEx>
          <w:tblLook w:val="00A0"/>
        </w:tblPrEx>
        <w:trPr>
          <w:gridAfter w:val="3"/>
          <w:wAfter w:w="715" w:type="dxa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9146FD" w:rsidRPr="00660B04" w:rsidRDefault="009146FD" w:rsidP="00660B0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746" w:type="dxa"/>
            <w:gridSpan w:val="48"/>
            <w:tcBorders>
              <w:top w:val="nil"/>
              <w:left w:val="nil"/>
              <w:bottom w:val="nil"/>
              <w:right w:val="nil"/>
            </w:tcBorders>
          </w:tcPr>
          <w:p w:rsidR="009146FD" w:rsidRPr="00660B04" w:rsidRDefault="009146FD" w:rsidP="00660B0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9146FD" w:rsidRDefault="009146FD" w:rsidP="00CE0BE8">
      <w:pPr>
        <w:spacing w:after="0" w:line="240" w:lineRule="auto"/>
        <w:ind w:left="-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обучающегося (обучающейся) 9 ___ класса ________________________________</w:t>
      </w:r>
    </w:p>
    <w:p w:rsidR="009146FD" w:rsidRPr="005E1306" w:rsidRDefault="009146FD" w:rsidP="00CE0BE8">
      <w:pPr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8"/>
          <w:szCs w:val="28"/>
          <w:vertAlign w:val="superscript"/>
        </w:rPr>
        <w:t xml:space="preserve">             </w:t>
      </w:r>
      <w:r w:rsidRPr="005E1306">
        <w:rPr>
          <w:rFonts w:ascii="Times New Roman" w:hAnsi="Times New Roman"/>
          <w:sz w:val="24"/>
          <w:szCs w:val="24"/>
          <w:vertAlign w:val="superscript"/>
        </w:rPr>
        <w:t xml:space="preserve">(нужное подчеркнуть)                                                                           </w:t>
      </w:r>
      <w:r>
        <w:rPr>
          <w:rFonts w:ascii="Times New Roman" w:hAnsi="Times New Roman"/>
          <w:sz w:val="24"/>
          <w:szCs w:val="24"/>
          <w:vertAlign w:val="superscript"/>
        </w:rPr>
        <w:t xml:space="preserve">     </w:t>
      </w:r>
      <w:r w:rsidRPr="005E1306">
        <w:rPr>
          <w:rFonts w:ascii="Times New Roman" w:hAnsi="Times New Roman"/>
          <w:sz w:val="24"/>
          <w:szCs w:val="24"/>
          <w:vertAlign w:val="superscript"/>
        </w:rPr>
        <w:t xml:space="preserve">        (наименование образовательной организации)</w:t>
      </w:r>
    </w:p>
    <w:p w:rsidR="009146FD" w:rsidRPr="003D3A03" w:rsidRDefault="009146FD" w:rsidP="00432159">
      <w:pPr>
        <w:spacing w:after="0" w:line="240" w:lineRule="auto"/>
        <w:ind w:left="-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 разрешить сдать экзамены в следующие сроки</w:t>
      </w:r>
      <w:r w:rsidRPr="003D3A03">
        <w:rPr>
          <w:rFonts w:ascii="Times New Roman" w:hAnsi="Times New Roman"/>
          <w:sz w:val="28"/>
          <w:szCs w:val="28"/>
        </w:rPr>
        <w:t>:</w:t>
      </w:r>
    </w:p>
    <w:p w:rsidR="009146FD" w:rsidRPr="003D3A03" w:rsidRDefault="009146FD" w:rsidP="009C5A2B">
      <w:pPr>
        <w:spacing w:after="0" w:line="240" w:lineRule="auto"/>
        <w:ind w:left="113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</w:t>
      </w:r>
    </w:p>
    <w:p w:rsidR="009146FD" w:rsidRPr="003D3A03" w:rsidRDefault="009146FD" w:rsidP="009C5A2B">
      <w:pPr>
        <w:spacing w:after="0" w:line="240" w:lineRule="auto"/>
        <w:ind w:left="1134"/>
        <w:rPr>
          <w:rFonts w:ascii="Times New Roman" w:hAnsi="Times New Roman"/>
          <w:i/>
          <w:sz w:val="16"/>
          <w:szCs w:val="16"/>
        </w:rPr>
      </w:pPr>
      <w:r>
        <w:rPr>
          <w:rFonts w:ascii="Times New Roman" w:hAnsi="Times New Roman"/>
          <w:i/>
          <w:sz w:val="16"/>
          <w:szCs w:val="16"/>
        </w:rPr>
        <w:t xml:space="preserve">                                                        (наименование предмет, дата проведения экзамена</w:t>
      </w:r>
      <w:r w:rsidRPr="003D3A03">
        <w:rPr>
          <w:rFonts w:ascii="Times New Roman" w:hAnsi="Times New Roman"/>
          <w:i/>
          <w:sz w:val="16"/>
          <w:szCs w:val="16"/>
        </w:rPr>
        <w:t>)</w:t>
      </w:r>
    </w:p>
    <w:p w:rsidR="009146FD" w:rsidRPr="003D3A03" w:rsidRDefault="009146FD" w:rsidP="009C5A2B">
      <w:pPr>
        <w:spacing w:after="0" w:line="240" w:lineRule="auto"/>
        <w:ind w:left="113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</w:t>
      </w:r>
    </w:p>
    <w:p w:rsidR="009146FD" w:rsidRDefault="009146FD" w:rsidP="009C5A2B">
      <w:pPr>
        <w:spacing w:after="0" w:line="240" w:lineRule="auto"/>
        <w:ind w:left="1134"/>
        <w:rPr>
          <w:rFonts w:ascii="Times New Roman" w:hAnsi="Times New Roman"/>
          <w:i/>
          <w:sz w:val="16"/>
          <w:szCs w:val="16"/>
        </w:rPr>
      </w:pPr>
      <w:r>
        <w:rPr>
          <w:rFonts w:ascii="Times New Roman" w:hAnsi="Times New Roman"/>
          <w:i/>
          <w:sz w:val="16"/>
          <w:szCs w:val="16"/>
        </w:rPr>
        <w:t xml:space="preserve">                                                        </w:t>
      </w:r>
      <w:r w:rsidRPr="003D3A03">
        <w:rPr>
          <w:rFonts w:ascii="Times New Roman" w:hAnsi="Times New Roman"/>
          <w:i/>
          <w:sz w:val="16"/>
          <w:szCs w:val="16"/>
        </w:rPr>
        <w:t>(наименование предмета</w:t>
      </w:r>
      <w:r>
        <w:rPr>
          <w:rFonts w:ascii="Times New Roman" w:hAnsi="Times New Roman"/>
          <w:i/>
          <w:sz w:val="16"/>
          <w:szCs w:val="16"/>
        </w:rPr>
        <w:t>, дата проведения экзамена</w:t>
      </w:r>
      <w:r w:rsidRPr="003D3A03">
        <w:rPr>
          <w:rFonts w:ascii="Times New Roman" w:hAnsi="Times New Roman"/>
          <w:i/>
          <w:sz w:val="16"/>
          <w:szCs w:val="16"/>
        </w:rPr>
        <w:t>)</w:t>
      </w:r>
    </w:p>
    <w:p w:rsidR="009146FD" w:rsidRPr="003D3A03" w:rsidRDefault="009146FD" w:rsidP="00A42D61">
      <w:pPr>
        <w:spacing w:after="0" w:line="240" w:lineRule="auto"/>
        <w:ind w:left="113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</w:t>
      </w:r>
    </w:p>
    <w:p w:rsidR="009146FD" w:rsidRPr="003D3A03" w:rsidRDefault="009146FD" w:rsidP="00A42D61">
      <w:pPr>
        <w:spacing w:after="0" w:line="240" w:lineRule="auto"/>
        <w:ind w:left="1134"/>
        <w:rPr>
          <w:rFonts w:ascii="Times New Roman" w:hAnsi="Times New Roman"/>
          <w:i/>
          <w:sz w:val="16"/>
          <w:szCs w:val="16"/>
        </w:rPr>
      </w:pPr>
      <w:r>
        <w:rPr>
          <w:rFonts w:ascii="Times New Roman" w:hAnsi="Times New Roman"/>
          <w:i/>
          <w:sz w:val="16"/>
          <w:szCs w:val="16"/>
        </w:rPr>
        <w:t xml:space="preserve">                                                        (наименование предмет, дата проведения экзамена</w:t>
      </w:r>
      <w:r w:rsidRPr="003D3A03">
        <w:rPr>
          <w:rFonts w:ascii="Times New Roman" w:hAnsi="Times New Roman"/>
          <w:i/>
          <w:sz w:val="16"/>
          <w:szCs w:val="16"/>
        </w:rPr>
        <w:t>)</w:t>
      </w:r>
    </w:p>
    <w:p w:rsidR="009146FD" w:rsidRPr="003D3A03" w:rsidRDefault="009146FD" w:rsidP="00A42D61">
      <w:pPr>
        <w:spacing w:after="0" w:line="240" w:lineRule="auto"/>
        <w:ind w:left="113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</w:t>
      </w:r>
    </w:p>
    <w:p w:rsidR="009146FD" w:rsidRPr="003D3A03" w:rsidRDefault="009146FD" w:rsidP="00A42D61">
      <w:pPr>
        <w:spacing w:after="0" w:line="240" w:lineRule="auto"/>
        <w:ind w:left="1134"/>
        <w:rPr>
          <w:rFonts w:ascii="Times New Roman" w:hAnsi="Times New Roman"/>
          <w:i/>
          <w:sz w:val="16"/>
          <w:szCs w:val="16"/>
        </w:rPr>
      </w:pPr>
      <w:r>
        <w:rPr>
          <w:rFonts w:ascii="Times New Roman" w:hAnsi="Times New Roman"/>
          <w:i/>
          <w:sz w:val="16"/>
          <w:szCs w:val="16"/>
        </w:rPr>
        <w:t xml:space="preserve">                                                        </w:t>
      </w:r>
      <w:r w:rsidRPr="003D3A03">
        <w:rPr>
          <w:rFonts w:ascii="Times New Roman" w:hAnsi="Times New Roman"/>
          <w:i/>
          <w:sz w:val="16"/>
          <w:szCs w:val="16"/>
        </w:rPr>
        <w:t>(наименование предмета</w:t>
      </w:r>
      <w:r>
        <w:rPr>
          <w:rFonts w:ascii="Times New Roman" w:hAnsi="Times New Roman"/>
          <w:i/>
          <w:sz w:val="16"/>
          <w:szCs w:val="16"/>
        </w:rPr>
        <w:t>, дата проведения экзамена</w:t>
      </w:r>
      <w:r w:rsidRPr="003D3A03">
        <w:rPr>
          <w:rFonts w:ascii="Times New Roman" w:hAnsi="Times New Roman"/>
          <w:i/>
          <w:sz w:val="16"/>
          <w:szCs w:val="16"/>
        </w:rPr>
        <w:t>)</w:t>
      </w:r>
    </w:p>
    <w:p w:rsidR="009146FD" w:rsidRPr="003D3A03" w:rsidRDefault="009146FD" w:rsidP="00A42D61">
      <w:pPr>
        <w:spacing w:after="0" w:line="240" w:lineRule="auto"/>
        <w:ind w:left="113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</w:t>
      </w:r>
    </w:p>
    <w:p w:rsidR="009146FD" w:rsidRPr="003D3A03" w:rsidRDefault="009146FD" w:rsidP="00A42D61">
      <w:pPr>
        <w:spacing w:after="0" w:line="240" w:lineRule="auto"/>
        <w:ind w:left="1134"/>
        <w:rPr>
          <w:rFonts w:ascii="Times New Roman" w:hAnsi="Times New Roman"/>
          <w:i/>
          <w:sz w:val="16"/>
          <w:szCs w:val="16"/>
        </w:rPr>
      </w:pPr>
      <w:r>
        <w:rPr>
          <w:rFonts w:ascii="Times New Roman" w:hAnsi="Times New Roman"/>
          <w:i/>
          <w:sz w:val="16"/>
          <w:szCs w:val="16"/>
        </w:rPr>
        <w:t xml:space="preserve">                                                        (наименование предмет, дата проведения экзамена</w:t>
      </w:r>
      <w:r w:rsidRPr="003D3A03">
        <w:rPr>
          <w:rFonts w:ascii="Times New Roman" w:hAnsi="Times New Roman"/>
          <w:i/>
          <w:sz w:val="16"/>
          <w:szCs w:val="16"/>
        </w:rPr>
        <w:t>)</w:t>
      </w:r>
    </w:p>
    <w:p w:rsidR="009146FD" w:rsidRDefault="009146FD" w:rsidP="00432159">
      <w:pPr>
        <w:spacing w:after="0" w:line="240" w:lineRule="auto"/>
        <w:ind w:left="-567"/>
        <w:jc w:val="both"/>
        <w:rPr>
          <w:rFonts w:ascii="Times New Roman" w:hAnsi="Times New Roman"/>
          <w:sz w:val="28"/>
          <w:szCs w:val="28"/>
        </w:rPr>
      </w:pPr>
    </w:p>
    <w:p w:rsidR="009146FD" w:rsidRDefault="009146FD" w:rsidP="00432159">
      <w:pPr>
        <w:spacing w:after="0" w:line="240" w:lineRule="auto"/>
        <w:ind w:left="-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Данные изменения необходимы по причине</w:t>
      </w:r>
    </w:p>
    <w:p w:rsidR="009146FD" w:rsidRDefault="009146FD" w:rsidP="00432159">
      <w:pPr>
        <w:spacing w:after="0" w:line="240" w:lineRule="auto"/>
        <w:ind w:left="-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______________________________________________________________________</w:t>
      </w:r>
    </w:p>
    <w:p w:rsidR="009146FD" w:rsidRDefault="009146FD" w:rsidP="00432159">
      <w:pPr>
        <w:spacing w:after="0" w:line="240" w:lineRule="auto"/>
        <w:ind w:left="-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______________________________________________________________________</w:t>
      </w:r>
    </w:p>
    <w:p w:rsidR="009146FD" w:rsidRDefault="009146FD" w:rsidP="00432159">
      <w:pPr>
        <w:spacing w:after="0" w:line="240" w:lineRule="auto"/>
        <w:ind w:left="-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______________________________________________________________________</w:t>
      </w:r>
    </w:p>
    <w:p w:rsidR="009146FD" w:rsidRDefault="009146FD" w:rsidP="00432159">
      <w:pPr>
        <w:tabs>
          <w:tab w:val="left" w:pos="1095"/>
        </w:tabs>
        <w:spacing w:after="0" w:line="240" w:lineRule="auto"/>
        <w:ind w:left="-567"/>
        <w:jc w:val="center"/>
        <w:rPr>
          <w:rFonts w:ascii="Times New Roman" w:hAnsi="Times New Roman"/>
          <w:sz w:val="28"/>
          <w:szCs w:val="28"/>
        </w:rPr>
      </w:pPr>
    </w:p>
    <w:p w:rsidR="009146FD" w:rsidRDefault="009146FD" w:rsidP="00432159">
      <w:pPr>
        <w:spacing w:after="0" w:line="240" w:lineRule="auto"/>
        <w:ind w:left="-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Документ _________________________________________</w:t>
      </w:r>
      <w:r w:rsidRPr="00D633CF">
        <w:rPr>
          <w:rFonts w:ascii="Times New Roman" w:hAnsi="Times New Roman"/>
          <w:sz w:val="28"/>
          <w:szCs w:val="28"/>
        </w:rPr>
        <w:t>________</w:t>
      </w:r>
      <w:r>
        <w:rPr>
          <w:rFonts w:ascii="Times New Roman" w:hAnsi="Times New Roman"/>
          <w:sz w:val="28"/>
          <w:szCs w:val="28"/>
        </w:rPr>
        <w:t>________</w:t>
      </w:r>
    </w:p>
    <w:p w:rsidR="009146FD" w:rsidRDefault="009146FD" w:rsidP="00432159">
      <w:pPr>
        <w:spacing w:after="0" w:line="240" w:lineRule="auto"/>
        <w:ind w:left="-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16"/>
          <w:szCs w:val="28"/>
        </w:rPr>
        <w:t>(</w:t>
      </w:r>
      <w:r>
        <w:rPr>
          <w:rFonts w:ascii="Times New Roman" w:hAnsi="Times New Roman"/>
          <w:i/>
          <w:sz w:val="16"/>
          <w:szCs w:val="28"/>
        </w:rPr>
        <w:t>наименование и реквизиты документа)</w:t>
      </w:r>
    </w:p>
    <w:p w:rsidR="009146FD" w:rsidRDefault="009146FD" w:rsidP="00432159">
      <w:pPr>
        <w:spacing w:after="0" w:line="240" w:lineRule="auto"/>
        <w:ind w:left="-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______________________________________________________________________, </w:t>
      </w:r>
    </w:p>
    <w:p w:rsidR="009146FD" w:rsidRDefault="009146FD" w:rsidP="00432159">
      <w:pPr>
        <w:spacing w:after="0" w:line="240" w:lineRule="auto"/>
        <w:ind w:left="-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подтверждающий наличие уважительной причины, прилагается.</w:t>
      </w:r>
    </w:p>
    <w:p w:rsidR="009146FD" w:rsidRDefault="009146FD" w:rsidP="00432159">
      <w:pPr>
        <w:spacing w:after="0" w:line="240" w:lineRule="auto"/>
        <w:ind w:left="-567"/>
        <w:rPr>
          <w:rFonts w:ascii="Times New Roman" w:hAnsi="Times New Roman"/>
          <w:sz w:val="28"/>
          <w:szCs w:val="28"/>
        </w:rPr>
      </w:pPr>
    </w:p>
    <w:p w:rsidR="009146FD" w:rsidRDefault="009146FD" w:rsidP="00432159">
      <w:pPr>
        <w:spacing w:after="0" w:line="240" w:lineRule="auto"/>
        <w:ind w:left="-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__________________ /_____________________/</w:t>
      </w:r>
      <w:r>
        <w:rPr>
          <w:rFonts w:ascii="Times New Roman" w:hAnsi="Times New Roman"/>
          <w:sz w:val="24"/>
          <w:szCs w:val="24"/>
        </w:rPr>
        <w:t xml:space="preserve">  </w:t>
      </w:r>
    </w:p>
    <w:p w:rsidR="009146FD" w:rsidRDefault="009146FD" w:rsidP="00432159">
      <w:pPr>
        <w:spacing w:after="0" w:line="240" w:lineRule="auto"/>
        <w:ind w:left="-567" w:firstLine="708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16"/>
          <w:szCs w:val="24"/>
        </w:rPr>
        <w:t xml:space="preserve">                                   (подпись)</w:t>
      </w:r>
      <w:r>
        <w:rPr>
          <w:rFonts w:ascii="Times New Roman" w:hAnsi="Times New Roman"/>
          <w:i/>
          <w:sz w:val="16"/>
          <w:szCs w:val="24"/>
        </w:rPr>
        <w:tab/>
      </w:r>
      <w:r>
        <w:rPr>
          <w:rFonts w:ascii="Times New Roman" w:hAnsi="Times New Roman"/>
          <w:i/>
          <w:sz w:val="16"/>
          <w:szCs w:val="24"/>
        </w:rPr>
        <w:tab/>
      </w:r>
      <w:r>
        <w:rPr>
          <w:rFonts w:ascii="Times New Roman" w:hAnsi="Times New Roman"/>
          <w:i/>
          <w:sz w:val="16"/>
          <w:szCs w:val="24"/>
        </w:rPr>
        <w:tab/>
        <w:t xml:space="preserve">     (расшифровка подписи)</w:t>
      </w:r>
      <w:r>
        <w:rPr>
          <w:rFonts w:ascii="Times New Roman" w:hAnsi="Times New Roman"/>
          <w:i/>
          <w:sz w:val="16"/>
          <w:szCs w:val="24"/>
        </w:rPr>
        <w:tab/>
      </w:r>
    </w:p>
    <w:tbl>
      <w:tblPr>
        <w:tblpPr w:leftFromText="180" w:rightFromText="180" w:vertAnchor="text" w:horzAnchor="margin" w:tblpXSpec="center" w:tblpY="331"/>
        <w:tblW w:w="9911" w:type="dxa"/>
        <w:tblLayout w:type="fixed"/>
        <w:tblLook w:val="00A0"/>
      </w:tblPr>
      <w:tblGrid>
        <w:gridCol w:w="3369"/>
        <w:gridCol w:w="560"/>
        <w:gridCol w:w="543"/>
        <w:gridCol w:w="543"/>
        <w:gridCol w:w="544"/>
        <w:gridCol w:w="544"/>
        <w:gridCol w:w="544"/>
        <w:gridCol w:w="544"/>
        <w:gridCol w:w="544"/>
        <w:gridCol w:w="544"/>
        <w:gridCol w:w="544"/>
        <w:gridCol w:w="544"/>
        <w:gridCol w:w="544"/>
      </w:tblGrid>
      <w:tr w:rsidR="009146FD" w:rsidTr="00660B04">
        <w:trPr>
          <w:trHeight w:val="337"/>
        </w:trPr>
        <w:tc>
          <w:tcPr>
            <w:tcW w:w="3369" w:type="dxa"/>
            <w:tcBorders>
              <w:right w:val="single" w:sz="4" w:space="0" w:color="auto"/>
            </w:tcBorders>
          </w:tcPr>
          <w:p w:rsidR="009146FD" w:rsidRPr="00660B04" w:rsidRDefault="009146FD" w:rsidP="00660B04">
            <w:pPr>
              <w:tabs>
                <w:tab w:val="right" w:pos="3433"/>
              </w:tabs>
              <w:spacing w:after="0" w:line="240" w:lineRule="auto"/>
              <w:rPr>
                <w:rFonts w:ascii="Baskerville Old Face" w:hAnsi="Baskerville Old Face"/>
                <w:sz w:val="28"/>
                <w:szCs w:val="26"/>
                <w:lang w:eastAsia="ru-RU"/>
              </w:rPr>
            </w:pPr>
            <w:r w:rsidRPr="00660B04">
              <w:rPr>
                <w:rFonts w:ascii="Times New Roman" w:hAnsi="Times New Roman"/>
                <w:sz w:val="28"/>
                <w:szCs w:val="28"/>
                <w:lang w:val="en-US"/>
              </w:rPr>
              <w:t>Контактный</w:t>
            </w:r>
            <w:r w:rsidRPr="00660B04">
              <w:rPr>
                <w:rFonts w:ascii="Baskerville Old Face" w:hAnsi="Baskerville Old Face"/>
                <w:sz w:val="28"/>
                <w:szCs w:val="26"/>
                <w:lang w:val="en-US" w:eastAsia="ru-RU"/>
              </w:rPr>
              <w:t xml:space="preserve"> </w:t>
            </w:r>
            <w:r w:rsidRPr="00660B04">
              <w:rPr>
                <w:rFonts w:ascii="Times New Roman" w:hAnsi="Times New Roman"/>
                <w:sz w:val="28"/>
                <w:szCs w:val="26"/>
                <w:lang w:eastAsia="ru-RU"/>
              </w:rPr>
              <w:t>телефон</w:t>
            </w:r>
            <w:r w:rsidRPr="00660B04">
              <w:rPr>
                <w:rFonts w:ascii="Times New Roman" w:hAnsi="Times New Roman"/>
                <w:sz w:val="28"/>
                <w:szCs w:val="26"/>
                <w:lang w:eastAsia="ru-RU"/>
              </w:rPr>
              <w:tab/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46FD" w:rsidRPr="00660B04" w:rsidRDefault="009146FD" w:rsidP="00660B04">
            <w:pPr>
              <w:spacing w:after="0" w:line="240" w:lineRule="auto"/>
              <w:rPr>
                <w:rFonts w:ascii="Baskerville Old Face" w:hAnsi="Baskerville Old Face"/>
                <w:sz w:val="28"/>
                <w:szCs w:val="26"/>
                <w:lang w:eastAsia="ru-RU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6FD" w:rsidRPr="00660B04" w:rsidRDefault="009146FD" w:rsidP="00660B04">
            <w:pPr>
              <w:spacing w:after="0" w:line="240" w:lineRule="auto"/>
              <w:rPr>
                <w:rFonts w:ascii="Baskerville Old Face" w:hAnsi="Baskerville Old Face"/>
                <w:sz w:val="28"/>
                <w:szCs w:val="26"/>
                <w:lang w:eastAsia="ru-RU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6FD" w:rsidRPr="00660B04" w:rsidRDefault="009146FD" w:rsidP="00660B04">
            <w:pPr>
              <w:spacing w:after="0" w:line="240" w:lineRule="auto"/>
              <w:rPr>
                <w:rFonts w:ascii="Baskerville Old Face" w:hAnsi="Baskerville Old Face"/>
                <w:sz w:val="28"/>
                <w:szCs w:val="26"/>
                <w:lang w:eastAsia="ru-RU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6FD" w:rsidRPr="00660B04" w:rsidRDefault="009146FD" w:rsidP="00660B04">
            <w:pPr>
              <w:spacing w:after="0" w:line="240" w:lineRule="auto"/>
              <w:rPr>
                <w:rFonts w:ascii="Baskerville Old Face" w:hAnsi="Baskerville Old Face"/>
                <w:sz w:val="28"/>
                <w:szCs w:val="26"/>
                <w:lang w:eastAsia="ru-RU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6FD" w:rsidRPr="00660B04" w:rsidRDefault="009146FD" w:rsidP="00660B04">
            <w:pPr>
              <w:spacing w:after="0" w:line="240" w:lineRule="auto"/>
              <w:rPr>
                <w:rFonts w:ascii="Baskerville Old Face" w:hAnsi="Baskerville Old Face"/>
                <w:sz w:val="28"/>
                <w:szCs w:val="26"/>
                <w:lang w:eastAsia="ru-RU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6FD" w:rsidRPr="00660B04" w:rsidRDefault="009146FD" w:rsidP="00660B04">
            <w:pPr>
              <w:spacing w:after="0" w:line="240" w:lineRule="auto"/>
              <w:rPr>
                <w:rFonts w:ascii="Baskerville Old Face" w:hAnsi="Baskerville Old Face"/>
                <w:sz w:val="28"/>
                <w:szCs w:val="26"/>
                <w:lang w:eastAsia="ru-RU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6FD" w:rsidRPr="00660B04" w:rsidRDefault="009146FD" w:rsidP="00660B04">
            <w:pPr>
              <w:spacing w:after="0" w:line="240" w:lineRule="auto"/>
              <w:rPr>
                <w:rFonts w:ascii="Baskerville Old Face" w:hAnsi="Baskerville Old Face"/>
                <w:sz w:val="28"/>
                <w:szCs w:val="26"/>
                <w:lang w:eastAsia="ru-RU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6FD" w:rsidRPr="00660B04" w:rsidRDefault="009146FD" w:rsidP="00660B04">
            <w:pPr>
              <w:spacing w:after="0" w:line="240" w:lineRule="auto"/>
              <w:rPr>
                <w:rFonts w:ascii="Baskerville Old Face" w:hAnsi="Baskerville Old Face"/>
                <w:sz w:val="28"/>
                <w:szCs w:val="26"/>
                <w:lang w:eastAsia="ru-RU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6FD" w:rsidRPr="00660B04" w:rsidRDefault="009146FD" w:rsidP="00660B04">
            <w:pPr>
              <w:spacing w:after="0" w:line="240" w:lineRule="auto"/>
              <w:rPr>
                <w:rFonts w:ascii="Baskerville Old Face" w:hAnsi="Baskerville Old Face"/>
                <w:sz w:val="28"/>
                <w:szCs w:val="26"/>
                <w:lang w:eastAsia="ru-RU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6FD" w:rsidRPr="00660B04" w:rsidRDefault="009146FD" w:rsidP="00660B04">
            <w:pPr>
              <w:spacing w:after="0" w:line="240" w:lineRule="auto"/>
              <w:rPr>
                <w:rFonts w:ascii="Baskerville Old Face" w:hAnsi="Baskerville Old Face"/>
                <w:sz w:val="28"/>
                <w:szCs w:val="26"/>
                <w:lang w:eastAsia="ru-RU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6FD" w:rsidRPr="00660B04" w:rsidRDefault="009146FD" w:rsidP="00660B04">
            <w:pPr>
              <w:spacing w:after="0" w:line="240" w:lineRule="auto"/>
              <w:rPr>
                <w:rFonts w:ascii="Baskerville Old Face" w:hAnsi="Baskerville Old Face"/>
                <w:sz w:val="28"/>
                <w:szCs w:val="26"/>
                <w:lang w:eastAsia="ru-RU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6FD" w:rsidRPr="00660B04" w:rsidRDefault="009146FD" w:rsidP="00660B04">
            <w:pPr>
              <w:spacing w:after="0" w:line="240" w:lineRule="auto"/>
              <w:rPr>
                <w:rFonts w:ascii="Baskerville Old Face" w:hAnsi="Baskerville Old Face"/>
                <w:sz w:val="28"/>
                <w:szCs w:val="26"/>
                <w:lang w:eastAsia="ru-RU"/>
              </w:rPr>
            </w:pPr>
          </w:p>
        </w:tc>
      </w:tr>
      <w:tr w:rsidR="009146FD" w:rsidTr="00660B04">
        <w:trPr>
          <w:trHeight w:val="72"/>
        </w:trPr>
        <w:tc>
          <w:tcPr>
            <w:tcW w:w="9911" w:type="dxa"/>
            <w:gridSpan w:val="13"/>
          </w:tcPr>
          <w:p w:rsidR="009146FD" w:rsidRPr="00660B04" w:rsidRDefault="009146FD" w:rsidP="00660B0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146FD" w:rsidTr="00660B04">
        <w:trPr>
          <w:trHeight w:val="337"/>
        </w:trPr>
        <w:tc>
          <w:tcPr>
            <w:tcW w:w="9911" w:type="dxa"/>
            <w:gridSpan w:val="13"/>
          </w:tcPr>
          <w:p w:rsidR="009146FD" w:rsidRPr="00660B04" w:rsidRDefault="009146FD" w:rsidP="00660B04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9146FD" w:rsidRPr="00660B04" w:rsidRDefault="009146FD" w:rsidP="00660B04">
            <w:pPr>
              <w:spacing w:line="254" w:lineRule="auto"/>
              <w:contextualSpacing/>
              <w:rPr>
                <w:sz w:val="28"/>
                <w:szCs w:val="26"/>
                <w:lang w:eastAsia="ru-RU"/>
              </w:rPr>
            </w:pPr>
            <w:r w:rsidRPr="00660B04">
              <w:rPr>
                <w:rFonts w:ascii="Times New Roman" w:hAnsi="Times New Roman"/>
                <w:sz w:val="28"/>
                <w:szCs w:val="28"/>
              </w:rPr>
              <w:t>«____» _________2026</w:t>
            </w:r>
            <w:bookmarkStart w:id="0" w:name="_GoBack"/>
            <w:bookmarkEnd w:id="0"/>
            <w:r w:rsidRPr="00660B04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</w:tr>
    </w:tbl>
    <w:p w:rsidR="009146FD" w:rsidRDefault="009146FD">
      <w:pPr>
        <w:spacing w:after="200" w:line="276" w:lineRule="auto"/>
        <w:rPr>
          <w:rFonts w:ascii="Times New Roman" w:hAnsi="Times New Roman"/>
          <w:b/>
          <w:sz w:val="28"/>
          <w:szCs w:val="28"/>
        </w:rPr>
      </w:pPr>
    </w:p>
    <w:sectPr w:rsidR="009146FD" w:rsidSect="001C3337">
      <w:pgSz w:w="11906" w:h="16838"/>
      <w:pgMar w:top="567" w:right="851" w:bottom="28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46FD" w:rsidRDefault="009146FD" w:rsidP="00A83D6C">
      <w:pPr>
        <w:spacing w:after="0" w:line="240" w:lineRule="auto"/>
      </w:pPr>
      <w:r>
        <w:separator/>
      </w:r>
    </w:p>
  </w:endnote>
  <w:endnote w:type="continuationSeparator" w:id="0">
    <w:p w:rsidR="009146FD" w:rsidRDefault="009146FD" w:rsidP="00A83D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46FD" w:rsidRDefault="009146FD" w:rsidP="00A83D6C">
      <w:pPr>
        <w:spacing w:after="0" w:line="240" w:lineRule="auto"/>
      </w:pPr>
      <w:r>
        <w:separator/>
      </w:r>
    </w:p>
  </w:footnote>
  <w:footnote w:type="continuationSeparator" w:id="0">
    <w:p w:rsidR="009146FD" w:rsidRDefault="009146FD" w:rsidP="00A83D6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F3882"/>
    <w:rsid w:val="00010D71"/>
    <w:rsid w:val="00037A09"/>
    <w:rsid w:val="00070167"/>
    <w:rsid w:val="000E3DAF"/>
    <w:rsid w:val="000E5462"/>
    <w:rsid w:val="000F3882"/>
    <w:rsid w:val="001037CE"/>
    <w:rsid w:val="0011189E"/>
    <w:rsid w:val="00112FF6"/>
    <w:rsid w:val="00125018"/>
    <w:rsid w:val="00134182"/>
    <w:rsid w:val="00140690"/>
    <w:rsid w:val="00142103"/>
    <w:rsid w:val="00164BEE"/>
    <w:rsid w:val="001860F5"/>
    <w:rsid w:val="001902F2"/>
    <w:rsid w:val="00196E31"/>
    <w:rsid w:val="001A4AC4"/>
    <w:rsid w:val="001C3337"/>
    <w:rsid w:val="001C7C1E"/>
    <w:rsid w:val="001D042E"/>
    <w:rsid w:val="001E27F9"/>
    <w:rsid w:val="00256335"/>
    <w:rsid w:val="00264762"/>
    <w:rsid w:val="0028578E"/>
    <w:rsid w:val="002B03EF"/>
    <w:rsid w:val="002B218C"/>
    <w:rsid w:val="002E33B5"/>
    <w:rsid w:val="0033252C"/>
    <w:rsid w:val="00353C30"/>
    <w:rsid w:val="00361F38"/>
    <w:rsid w:val="003B04B0"/>
    <w:rsid w:val="003B325F"/>
    <w:rsid w:val="003B7DA5"/>
    <w:rsid w:val="003D3A03"/>
    <w:rsid w:val="003E001E"/>
    <w:rsid w:val="00402F59"/>
    <w:rsid w:val="00405A89"/>
    <w:rsid w:val="00407E00"/>
    <w:rsid w:val="00411CA5"/>
    <w:rsid w:val="00417327"/>
    <w:rsid w:val="00432159"/>
    <w:rsid w:val="00454940"/>
    <w:rsid w:val="00460CC0"/>
    <w:rsid w:val="004B49E0"/>
    <w:rsid w:val="004D099F"/>
    <w:rsid w:val="004D3518"/>
    <w:rsid w:val="004D5450"/>
    <w:rsid w:val="004E192E"/>
    <w:rsid w:val="00590DFB"/>
    <w:rsid w:val="005C3497"/>
    <w:rsid w:val="005D1FA6"/>
    <w:rsid w:val="005E1306"/>
    <w:rsid w:val="005F6D90"/>
    <w:rsid w:val="00645F25"/>
    <w:rsid w:val="00660B04"/>
    <w:rsid w:val="00684784"/>
    <w:rsid w:val="006C4B60"/>
    <w:rsid w:val="00707AEC"/>
    <w:rsid w:val="00743291"/>
    <w:rsid w:val="00747A61"/>
    <w:rsid w:val="0078001C"/>
    <w:rsid w:val="00795F15"/>
    <w:rsid w:val="007B0E8E"/>
    <w:rsid w:val="007E23C5"/>
    <w:rsid w:val="007E446F"/>
    <w:rsid w:val="00800F06"/>
    <w:rsid w:val="008064E9"/>
    <w:rsid w:val="0084076F"/>
    <w:rsid w:val="0085081C"/>
    <w:rsid w:val="008837CB"/>
    <w:rsid w:val="008B78C0"/>
    <w:rsid w:val="008C77FA"/>
    <w:rsid w:val="009146FD"/>
    <w:rsid w:val="00974BF7"/>
    <w:rsid w:val="009A2CEA"/>
    <w:rsid w:val="009B6452"/>
    <w:rsid w:val="009C0DC3"/>
    <w:rsid w:val="009C5A2B"/>
    <w:rsid w:val="009F479F"/>
    <w:rsid w:val="00A139EE"/>
    <w:rsid w:val="00A16F86"/>
    <w:rsid w:val="00A303B7"/>
    <w:rsid w:val="00A42D61"/>
    <w:rsid w:val="00A60676"/>
    <w:rsid w:val="00A66A0F"/>
    <w:rsid w:val="00A83D6C"/>
    <w:rsid w:val="00A8628A"/>
    <w:rsid w:val="00AE7194"/>
    <w:rsid w:val="00BA13B7"/>
    <w:rsid w:val="00BB5E8C"/>
    <w:rsid w:val="00BD383E"/>
    <w:rsid w:val="00C86B75"/>
    <w:rsid w:val="00CA5747"/>
    <w:rsid w:val="00CC59B3"/>
    <w:rsid w:val="00CE0BE8"/>
    <w:rsid w:val="00CE6A46"/>
    <w:rsid w:val="00D0365C"/>
    <w:rsid w:val="00D2311A"/>
    <w:rsid w:val="00D34D65"/>
    <w:rsid w:val="00D43DCE"/>
    <w:rsid w:val="00D55226"/>
    <w:rsid w:val="00D633CF"/>
    <w:rsid w:val="00DB54B1"/>
    <w:rsid w:val="00E22E02"/>
    <w:rsid w:val="00E53440"/>
    <w:rsid w:val="00E556FF"/>
    <w:rsid w:val="00E77C1B"/>
    <w:rsid w:val="00E810E9"/>
    <w:rsid w:val="00E967F7"/>
    <w:rsid w:val="00EA4421"/>
    <w:rsid w:val="00EF638E"/>
    <w:rsid w:val="00F044FA"/>
    <w:rsid w:val="00F05CCE"/>
    <w:rsid w:val="00F21D3D"/>
    <w:rsid w:val="00F326B5"/>
    <w:rsid w:val="00F37345"/>
    <w:rsid w:val="00F5535D"/>
    <w:rsid w:val="00F6600F"/>
    <w:rsid w:val="00F715B8"/>
    <w:rsid w:val="00F71F9E"/>
    <w:rsid w:val="00FC6A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001C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4E192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1E27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E27F9"/>
    <w:rPr>
      <w:rFonts w:ascii="Segoe UI" w:eastAsia="Times New Roman" w:hAnsi="Segoe UI" w:cs="Segoe UI"/>
      <w:sz w:val="18"/>
      <w:szCs w:val="18"/>
    </w:rPr>
  </w:style>
  <w:style w:type="table" w:customStyle="1" w:styleId="1">
    <w:name w:val="Сетка таблицы1"/>
    <w:uiPriority w:val="99"/>
    <w:rsid w:val="001E27F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1"/>
    <w:uiPriority w:val="99"/>
    <w:rsid w:val="003B325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uiPriority w:val="99"/>
    <w:rsid w:val="003B325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A83D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A83D6C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rsid w:val="00A83D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A83D6C"/>
    <w:rPr>
      <w:rFonts w:ascii="Calibri" w:eastAsia="Times New Roman" w:hAnsi="Calibri" w:cs="Times New Roman"/>
    </w:rPr>
  </w:style>
  <w:style w:type="table" w:customStyle="1" w:styleId="3">
    <w:name w:val="Сетка таблицы3"/>
    <w:uiPriority w:val="99"/>
    <w:rsid w:val="00F05CCE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264762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NoSpacing">
    <w:name w:val="No Spacing"/>
    <w:uiPriority w:val="99"/>
    <w:qFormat/>
    <w:rsid w:val="00F21D3D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0327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27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27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27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27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27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329</Words>
  <Characters>1878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307-1</dc:creator>
  <cp:keywords/>
  <dc:description/>
  <cp:lastModifiedBy>Microsoft Office</cp:lastModifiedBy>
  <cp:revision>4</cp:revision>
  <cp:lastPrinted>2019-05-20T09:53:00Z</cp:lastPrinted>
  <dcterms:created xsi:type="dcterms:W3CDTF">2026-01-13T12:09:00Z</dcterms:created>
  <dcterms:modified xsi:type="dcterms:W3CDTF">2026-04-12T05:12:00Z</dcterms:modified>
</cp:coreProperties>
</file>